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北京市大兴区黄村医院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——公共卫生专项类项目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项目申报单位（科室）：北京市大兴区黄村医院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主管部门（区直或镇）：大兴区卫生健康委员会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项目实施年度：2025年度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项目申报时间：2024年8月26日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公共卫生类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黄村医院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镇财政所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杨锦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69244148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医疗公共卫生支出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公共卫生类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医疗支出-劳务费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《北京市大兴区卫生健康委员会2022年村卫生室标准化建设项目经费使用的通知》精神，乡村医生待遇：每人每月4620元*12月*6人=332640元；临时辅助预计派驻5岗，433920元。上述经费按照区级部门通知已经统一上报区级2025年预算安排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镇级预算部分：村卫生室运行：3000元*3个=9000元；医责险：300元*5人=1500元；乡医社会保险待遇补助预算：3523元。镇财政所预算合计14023元。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乡村医生补助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2100399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乡镇卫生院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30226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劳务费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财政拨款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1.4023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 w:colFirst="12" w:colLast="12"/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69B6DD7"/>
    <w:rsid w:val="0A5D4D63"/>
    <w:rsid w:val="0C2059E1"/>
    <w:rsid w:val="0EF83162"/>
    <w:rsid w:val="13F73D10"/>
    <w:rsid w:val="177E5E8C"/>
    <w:rsid w:val="19985584"/>
    <w:rsid w:val="1DFC29D7"/>
    <w:rsid w:val="29BB17A7"/>
    <w:rsid w:val="2F471EE1"/>
    <w:rsid w:val="308113CB"/>
    <w:rsid w:val="332A31CA"/>
    <w:rsid w:val="34B53ED7"/>
    <w:rsid w:val="3A56674E"/>
    <w:rsid w:val="4F815F87"/>
    <w:rsid w:val="544D6E49"/>
    <w:rsid w:val="54F9326F"/>
    <w:rsid w:val="59467262"/>
    <w:rsid w:val="625005B0"/>
    <w:rsid w:val="651C2939"/>
    <w:rsid w:val="674E2C73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ac</cp:lastModifiedBy>
  <cp:lastPrinted>2018-09-07T03:15:00Z</cp:lastPrinted>
  <dcterms:modified xsi:type="dcterms:W3CDTF">2024-08-21T03:04:42Z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